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530"/>
        <w:gridCol w:w="3686"/>
        <w:gridCol w:w="6"/>
      </w:tblGrid>
      <w:tr w:rsidR="002F054A" w:rsidRPr="003B7C5A" w:rsidTr="00095707">
        <w:trPr>
          <w:gridAfter w:val="1"/>
          <w:wAfter w:w="6" w:type="dxa"/>
          <w:trHeight w:val="617"/>
          <w:tblHeader/>
        </w:trPr>
        <w:tc>
          <w:tcPr>
            <w:tcW w:w="9663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85425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0A62A2">
        <w:trPr>
          <w:trHeight w:val="478"/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EF0FD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ตัวชี้วัดที่</w:t>
            </w:r>
            <w:r w:rsidR="000A62A2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5</w:t>
            </w: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0A62A2" w:rsidRDefault="000A62A2" w:rsidP="000A62A2">
            <w:pPr>
              <w:pStyle w:val="FootnoteText"/>
              <w:ind w:left="-535" w:firstLine="535"/>
              <w:outlineLvl w:val="0"/>
              <w:rPr>
                <w:rFonts w:ascii="TH SarabunPSK" w:eastAsia="Angsana New" w:hAnsi="TH SarabunPSK" w:cs="TH SarabunPSK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ระดับความสำเร็จของการดำเนินงานตามมาตรการประหยัดพลังงานของสำนัก/หน่วยงาน</w:t>
            </w:r>
          </w:p>
        </w:tc>
      </w:tr>
      <w:tr w:rsidR="002F054A" w:rsidRPr="003B7C5A" w:rsidTr="00095707">
        <w:trPr>
          <w:gridAfter w:val="1"/>
          <w:wAfter w:w="6" w:type="dxa"/>
        </w:trPr>
        <w:tc>
          <w:tcPr>
            <w:tcW w:w="5977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D849B7" w:rsidRDefault="002F054A" w:rsidP="00335345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0A62A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นางนภาทิพย์  ภักดีเจริญ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Pr="003B7C5A" w:rsidRDefault="00335345" w:rsidP="0033534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53A0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A16D13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02</w:t>
            </w:r>
            <w:r w:rsidR="00A16D1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A16D13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A16D1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A16D13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5332</w:t>
            </w:r>
          </w:p>
        </w:tc>
      </w:tr>
      <w:tr w:rsidR="002F054A" w:rsidRPr="003B7C5A" w:rsidTr="00095707">
        <w:trPr>
          <w:gridAfter w:val="1"/>
          <w:wAfter w:w="6" w:type="dxa"/>
        </w:trPr>
        <w:tc>
          <w:tcPr>
            <w:tcW w:w="5977" w:type="dxa"/>
            <w:gridSpan w:val="2"/>
            <w:tcBorders>
              <w:right w:val="nil"/>
            </w:tcBorders>
          </w:tcPr>
          <w:p w:rsidR="000A62A2" w:rsidRDefault="002F054A" w:rsidP="000A62A2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0A62A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นางสาวประภาศรี  ข้าวบัว</w:t>
            </w:r>
          </w:p>
          <w:p w:rsidR="000A62A2" w:rsidRDefault="000A62A2" w:rsidP="000A62A2">
            <w:pPr>
              <w:ind w:firstLine="1476"/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น.ส.วิไลวรรณ  ทองประสงค์</w:t>
            </w:r>
          </w:p>
          <w:p w:rsidR="006C7B37" w:rsidRPr="000A62A2" w:rsidRDefault="000A62A2" w:rsidP="000A62A2">
            <w:pPr>
              <w:ind w:firstLine="1476"/>
              <w:rPr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น.ส.ลักษณา  สุทธนะ</w:t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6C7B37" w:rsidRDefault="00335345" w:rsidP="007131D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0A62A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="00A16D13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A16D1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A16D13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A16D1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A16D13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5371</w:t>
            </w:r>
          </w:p>
          <w:p w:rsidR="000A62A2" w:rsidRDefault="000A62A2" w:rsidP="007131D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="00A16D13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A16D1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A16D13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A16D1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A16D13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5317</w:t>
            </w:r>
          </w:p>
          <w:p w:rsidR="000A62A2" w:rsidRPr="00335345" w:rsidRDefault="000A62A2" w:rsidP="00A16D13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="00A16D13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A16D1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A16D13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A16D1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A16D13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5317</w:t>
            </w:r>
          </w:p>
        </w:tc>
      </w:tr>
      <w:tr w:rsidR="002F054A" w:rsidRPr="003B7C5A" w:rsidTr="000A62A2">
        <w:trPr>
          <w:gridAfter w:val="1"/>
          <w:wAfter w:w="6" w:type="dxa"/>
          <w:trHeight w:val="2208"/>
        </w:trPr>
        <w:tc>
          <w:tcPr>
            <w:tcW w:w="9663" w:type="dxa"/>
            <w:gridSpan w:val="3"/>
          </w:tcPr>
          <w:p w:rsidR="002F054A" w:rsidRPr="003B7C5A" w:rsidRDefault="002F054A" w:rsidP="000A62A2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0A62A2" w:rsidRPr="000A62A2" w:rsidRDefault="000A62A2" w:rsidP="000A62A2">
            <w:pPr>
              <w:pStyle w:val="FootnoteText"/>
              <w:ind w:firstLine="1080"/>
              <w:outlineLvl w:val="0"/>
              <w:rPr>
                <w:rFonts w:ascii="TH SarabunPSK" w:hAnsi="TH SarabunPSK" w:cs="TH SarabunPSK"/>
                <w:b/>
                <w:bCs/>
                <w:color w:val="000000"/>
                <w:spacing w:val="18"/>
                <w:sz w:val="30"/>
                <w:szCs w:val="30"/>
              </w:rPr>
            </w:pPr>
            <w:r w:rsidRPr="000A62A2">
              <w:rPr>
                <w:rFonts w:ascii="TH SarabunPSK" w:hAnsi="TH SarabunPSK" w:cs="TH SarabunPSK"/>
                <w:color w:val="000000"/>
                <w:spacing w:val="18"/>
                <w:sz w:val="30"/>
                <w:szCs w:val="30"/>
                <w:cs/>
              </w:rPr>
              <w:t xml:space="preserve">พิจารณาจากความสำเร็จในการจัดทำมาตรการ/แนวทางการประหยัดพลังงานไฟฟ้าของสำนัก/หน่วยงาน และผลสำเร็จของการดำเนินงานตามแนวทาง/มาตรการดังกล่าวได้ครบถ้วนสมบูรณ์ </w:t>
            </w:r>
          </w:p>
          <w:p w:rsidR="00E379B3" w:rsidRPr="000A62A2" w:rsidRDefault="00A16D13" w:rsidP="000A62A2">
            <w:pPr>
              <w:pStyle w:val="FootnoteText"/>
              <w:spacing w:before="120"/>
              <w:ind w:firstLine="720"/>
              <w:outlineLvl w:val="0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</w:t>
            </w:r>
            <w:r w:rsidR="000A62A2" w:rsidRPr="000A62A2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 xml:space="preserve">ทั้งนี้ให้สำนัก/หน่วยงานได้ค้นคว้าหาข้อมูลเพิ่มเติมในการจัดทำมาตรการ/แนวทางการประหยัดพลังงานไฟฟ้าได้ที่ส่วนอนุรักษ์พลังงานและพลังงานหมุนเวียน สำนักงานนโยบายและแผนพลังงาน กระทรวงพลังงาน </w:t>
            </w:r>
          </w:p>
        </w:tc>
      </w:tr>
      <w:tr w:rsidR="002F054A" w:rsidRPr="003B7C5A" w:rsidTr="00095707">
        <w:trPr>
          <w:gridAfter w:val="1"/>
          <w:wAfter w:w="6" w:type="dxa"/>
          <w:trHeight w:val="3254"/>
        </w:trPr>
        <w:tc>
          <w:tcPr>
            <w:tcW w:w="9663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A155E3" w:rsidRPr="003B7C5A" w:rsidTr="006C7B3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0A62A2" w:rsidRPr="003B7C5A" w:rsidTr="006C2294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A62A2" w:rsidRPr="00F108FD" w:rsidRDefault="000A62A2" w:rsidP="000A62A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62A2" w:rsidRPr="00CC761F" w:rsidRDefault="000A62A2" w:rsidP="000A62A2">
                  <w:pPr>
                    <w:rPr>
                      <w:rFonts w:ascii="TH SarabunPSK" w:hAnsi="TH SarabunPSK" w:cs="TH SarabunPSK"/>
                      <w:spacing w:val="8"/>
                      <w:sz w:val="30"/>
                      <w:szCs w:val="30"/>
                    </w:rPr>
                  </w:pPr>
                  <w:r w:rsidRPr="00CC761F">
                    <w:rPr>
                      <w:rFonts w:ascii="TH SarabunPSK" w:hAnsi="TH SarabunPSK" w:cs="TH SarabunPSK" w:hint="cs"/>
                      <w:spacing w:val="8"/>
                      <w:sz w:val="30"/>
                      <w:szCs w:val="30"/>
                      <w:cs/>
                    </w:rPr>
                    <w:t>นำข้อเสนอแนะ ปัญหา อุปสรรคในการดำเนินงานของปีงบประมาณ พ.ศ. 2561 มาดำเนินการ</w:t>
                  </w:r>
                  <w:r w:rsidRPr="00CC761F">
                    <w:rPr>
                      <w:rFonts w:ascii="TH SarabunPSK" w:hAnsi="TH SarabunPSK" w:cs="TH SarabunPSK"/>
                      <w:spacing w:val="8"/>
                      <w:sz w:val="30"/>
                      <w:szCs w:val="30"/>
                      <w:cs/>
                    </w:rPr>
                    <w:t>จัดทำมาตรการ/แนวทางการประหยัดพลังงานไฟฟ้าของสำนัก/หน่วยงาน</w:t>
                  </w:r>
                  <w:r w:rsidRPr="00CC761F">
                    <w:rPr>
                      <w:rFonts w:ascii="TH SarabunPSK" w:hAnsi="TH SarabunPSK" w:cs="TH SarabunPSK" w:hint="cs"/>
                      <w:spacing w:val="8"/>
                      <w:sz w:val="30"/>
                      <w:szCs w:val="30"/>
                      <w:cs/>
                    </w:rPr>
                    <w:t xml:space="preserve">ของปีงบประมาณ พ.ศ. 2562 </w:t>
                  </w:r>
                  <w:r w:rsidRPr="00CC761F">
                    <w:rPr>
                      <w:rFonts w:ascii="TH SarabunPSK" w:hAnsi="TH SarabunPSK" w:cs="TH SarabunPSK"/>
                      <w:spacing w:val="8"/>
                      <w:sz w:val="30"/>
                      <w:szCs w:val="30"/>
                      <w:cs/>
                    </w:rPr>
                    <w:t>โดยผู้อำนวยการสำนัก/หน่วยงานให้ความเห็นชอบ</w:t>
                  </w:r>
                </w:p>
              </w:tc>
            </w:tr>
            <w:tr w:rsidR="000A62A2" w:rsidRPr="003B7C5A" w:rsidTr="006C2294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A62A2" w:rsidRPr="00F108FD" w:rsidRDefault="000A62A2" w:rsidP="000A62A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62A2" w:rsidRPr="00CC761F" w:rsidRDefault="000A62A2" w:rsidP="000A62A2">
                  <w:pPr>
                    <w:tabs>
                      <w:tab w:val="left" w:pos="31"/>
                      <w:tab w:val="left" w:pos="315"/>
                    </w:tabs>
                    <w:rPr>
                      <w:rFonts w:ascii="TH SarabunPSK" w:hAnsi="TH SarabunPSK" w:cs="TH SarabunPSK"/>
                      <w:spacing w:val="8"/>
                      <w:sz w:val="30"/>
                      <w:szCs w:val="30"/>
                    </w:rPr>
                  </w:pPr>
                  <w:r w:rsidRPr="00CC761F">
                    <w:rPr>
                      <w:rFonts w:ascii="TH SarabunPSK" w:hAnsi="TH SarabunPSK" w:cs="TH SarabunPSK" w:hint="cs"/>
                      <w:spacing w:val="8"/>
                      <w:sz w:val="30"/>
                      <w:szCs w:val="30"/>
                      <w:cs/>
                    </w:rPr>
                    <w:t>จัดทำมาตรการ/</w:t>
                  </w:r>
                  <w:r w:rsidRPr="00CC761F">
                    <w:rPr>
                      <w:rFonts w:ascii="TH SarabunPSK" w:hAnsi="TH SarabunPSK" w:cs="TH SarabunPSK"/>
                      <w:spacing w:val="8"/>
                      <w:sz w:val="30"/>
                      <w:szCs w:val="30"/>
                      <w:cs/>
                    </w:rPr>
                    <w:t>แนวทาง</w:t>
                  </w:r>
                  <w:r w:rsidRPr="00CC761F">
                    <w:rPr>
                      <w:rFonts w:ascii="TH SarabunPSK" w:hAnsi="TH SarabunPSK" w:cs="TH SarabunPSK" w:hint="cs"/>
                      <w:spacing w:val="8"/>
                      <w:sz w:val="30"/>
                      <w:szCs w:val="30"/>
                      <w:cs/>
                    </w:rPr>
                    <w:t>ให้เป็นไปตามมาตรการและแนวทางการประหยัดพลังงานของสำนักงานคณะกรรมการการอุดมศึกษา (ประกาศ เมื่อวันที่ 8 มิถุนายน 2561)</w:t>
                  </w:r>
                </w:p>
              </w:tc>
            </w:tr>
            <w:tr w:rsidR="000A62A2" w:rsidRPr="003B7C5A" w:rsidTr="006C2294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A62A2" w:rsidRPr="00F108FD" w:rsidRDefault="000A62A2" w:rsidP="000A62A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62A2" w:rsidRPr="00215E10" w:rsidRDefault="000A62A2" w:rsidP="000A62A2">
                  <w:pPr>
                    <w:tabs>
                      <w:tab w:val="left" w:pos="315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เผยแพร่มาตรการ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แนวทาง</w:t>
                  </w: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ให้ข้าราชการลูกจ้างประจำในสำนัก/หน่วยงานได้ทราบโดยทั่วกัน พร้อมมีเอกสารอ้างอิงในการเผยแพร่ และบุคลากรไม่น้อยกว่าร้อยละ 80 ของบุคลากรสำนัก/หน่วยงานทั้งหมดมีความพึงพอใจต่อมาตรการประหยัดพลังงาน</w:t>
                  </w:r>
                </w:p>
              </w:tc>
            </w:tr>
            <w:tr w:rsidR="000A62A2" w:rsidRPr="003B7C5A" w:rsidTr="006C2294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A62A2" w:rsidRPr="00F108FD" w:rsidRDefault="000A62A2" w:rsidP="000A62A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62A2" w:rsidRPr="00215E10" w:rsidRDefault="000A62A2" w:rsidP="000A62A2">
                  <w:pPr>
                    <w:tabs>
                      <w:tab w:val="center" w:pos="738"/>
                      <w:tab w:val="right" w:pos="8306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ติดตามความก้าวหน้าในการดำเนินการระหว่างปีงบประมาณและสรุปผลความก้าวหน้าเสนอผู้อำนวยการสำนัก/หน่วยงานรับทราบ โดยมีเอกสารข้อมูลยืนยันและตรวจสอบได้ โดยส่งให้กลุ่มพัฒนาระบบบริหารในรายงานผลการปฏิบัติ</w:t>
                  </w:r>
                </w:p>
              </w:tc>
            </w:tr>
            <w:tr w:rsidR="000A62A2" w:rsidRPr="003B7C5A" w:rsidTr="00A16D13">
              <w:trPr>
                <w:trHeight w:val="2098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A62A2" w:rsidRPr="00F108FD" w:rsidRDefault="000A62A2" w:rsidP="000A62A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62A2" w:rsidRPr="00215E10" w:rsidRDefault="000A62A2" w:rsidP="000A62A2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ประเมินผลและจัดทำรายงานสรุปผลสำเร็จของการดำเนินก</w:t>
                  </w:r>
                  <w:r w:rsidR="00CC761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ารตามมาตรการ/แนวทาง  </w:t>
                  </w: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ณ สิ้นปีงบประมาณ โดยระบุปัจจัยสนับสนุน ปัญหาอุปสรรค ประโยชน์ที่ได้รับหรือผลกระทบจากการดำเนินงาน และแนวทางหรือข้อเสนอแนะในการปรับปรุงการดำเนินงานในปีงบประมาณต่อไป เสนอผู้อำนวยการสำนัก/หน่วยงานรับทราบ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095707">
        <w:trPr>
          <w:gridAfter w:val="1"/>
          <w:wAfter w:w="6" w:type="dxa"/>
          <w:trHeight w:val="2242"/>
        </w:trPr>
        <w:tc>
          <w:tcPr>
            <w:tcW w:w="9663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CC761F" w:rsidRPr="003B7C5A" w:rsidTr="00E33B23">
              <w:trPr>
                <w:trHeight w:val="856"/>
                <w:jc w:val="center"/>
              </w:trPr>
              <w:tc>
                <w:tcPr>
                  <w:tcW w:w="3499" w:type="dxa"/>
                </w:tcPr>
                <w:p w:rsidR="00CC761F" w:rsidRPr="00215E10" w:rsidRDefault="00CC761F" w:rsidP="00CC761F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215E1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ระดับความสำเร็จของการดำเนินงานตามมาตรการประหยัดพลังงานของสำนัก/หน่วยงาน</w:t>
                  </w:r>
                </w:p>
              </w:tc>
              <w:tc>
                <w:tcPr>
                  <w:tcW w:w="1276" w:type="dxa"/>
                </w:tcPr>
                <w:p w:rsidR="00CC761F" w:rsidRPr="001B7DA7" w:rsidRDefault="00CC761F" w:rsidP="00CC761F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</w:pPr>
                  <w:r w:rsidRPr="001B7DA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1B7DA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6D7D" w:rsidRDefault="00E36D7D" w:rsidP="0097698A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</w:t>
                  </w:r>
                  <w:r w:rsidR="0097698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761F" w:rsidRDefault="00E36D7D" w:rsidP="00CC761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3.00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761F" w:rsidRDefault="00E36D7D" w:rsidP="00CC761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095707">
        <w:trPr>
          <w:gridAfter w:val="1"/>
          <w:wAfter w:w="6" w:type="dxa"/>
          <w:trHeight w:val="842"/>
        </w:trPr>
        <w:tc>
          <w:tcPr>
            <w:tcW w:w="9663" w:type="dxa"/>
            <w:gridSpan w:val="3"/>
          </w:tcPr>
          <w:p w:rsidR="00487609" w:rsidRDefault="003B7C5A" w:rsidP="0097698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EC5CE5" w:rsidRDefault="00EC5CE5" w:rsidP="0097698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1.  </w:t>
            </w:r>
            <w:r w:rsidRPr="00EC5CE5">
              <w:rPr>
                <w:rFonts w:ascii="TH SarabunPSK" w:hAnsi="TH SarabunPSK" w:cs="TH SarabunPSK" w:hint="cs"/>
                <w:sz w:val="30"/>
                <w:szCs w:val="30"/>
                <w:cs/>
              </w:rPr>
              <w:t>ฝ่ายบริหารงานทั่วไปได้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นำข้อเสนอแนะใน</w:t>
            </w:r>
            <w:r w:rsidRPr="00EC5CE5">
              <w:rPr>
                <w:rFonts w:ascii="TH SarabunPSK" w:hAnsi="TH SarabunPSK" w:cs="TH SarabunPSK"/>
                <w:sz w:val="30"/>
                <w:szCs w:val="30"/>
                <w:cs/>
              </w:rPr>
              <w:t>ปีงบประมาณ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2561 </w:t>
            </w:r>
            <w:r w:rsidRPr="00EC5CE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EC5CE5">
              <w:rPr>
                <w:rFonts w:ascii="TH SarabunPSK" w:hAnsi="TH SarabunPSK" w:cs="TH SarabunPSK"/>
                <w:sz w:val="30"/>
                <w:szCs w:val="30"/>
                <w:cs/>
              </w:rPr>
              <w:t>ไปใช้ในการกำหนดแนวทางในการ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พัฒนาและ</w:t>
            </w:r>
            <w:r w:rsidRPr="00721AA0">
              <w:rPr>
                <w:rFonts w:ascii="TH SarabunPSK" w:hAnsi="TH SarabunPSK" w:cs="TH SarabunPSK"/>
                <w:sz w:val="30"/>
                <w:szCs w:val="30"/>
                <w:cs/>
              </w:rPr>
              <w:t>ปรับปรุงมาตรการให้มีประสิทธิภาพ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ยิ่งขึ้น</w:t>
            </w:r>
          </w:p>
          <w:p w:rsidR="00EC5CE5" w:rsidRDefault="00EC5CE5" w:rsidP="0097698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2. </w:t>
            </w:r>
            <w:r w:rsidRPr="00EC5CE5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สำนักส่งเสริมและพัฒนาสมรรถนะบุคลากรได้</w:t>
            </w:r>
            <w:r w:rsidRPr="00EC5CE5">
              <w:rPr>
                <w:rFonts w:ascii="TH SarabunPSK" w:hAnsi="TH SarabunPSK" w:cs="TH SarabunPSK"/>
                <w:sz w:val="30"/>
                <w:szCs w:val="30"/>
                <w:cs/>
              </w:rPr>
              <w:t>จัดทำมาตรการ/แนวทางการประหยัดพลังงานไฟฟ้าของ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โดยเป็นไปตาม</w:t>
            </w:r>
            <w:r w:rsidRPr="00CC761F">
              <w:rPr>
                <w:rFonts w:ascii="TH SarabunPSK" w:hAnsi="TH SarabunPSK" w:cs="TH SarabunPSK" w:hint="cs"/>
                <w:spacing w:val="8"/>
                <w:sz w:val="30"/>
                <w:szCs w:val="30"/>
                <w:cs/>
              </w:rPr>
              <w:t>ตามมาตรการและแนวทางการประหยัดพลังงานของสำนักงานคณะกรรมการการอุดมศึกษา (ประกาศ เมื่อวันที่ 8 มิถุนายน 2561)</w:t>
            </w:r>
            <w:r>
              <w:rPr>
                <w:rFonts w:ascii="TH SarabunPSK" w:hAnsi="TH SarabunPSK" w:cs="TH SarabunPSK" w:hint="cs"/>
                <w:spacing w:val="8"/>
                <w:sz w:val="30"/>
                <w:szCs w:val="30"/>
                <w:cs/>
              </w:rPr>
              <w:t xml:space="preserve"> โดยผู้อำนวยการสำนักฯ ได้เห็นชอบในมาตราการ/แนวทางการประหยัดพลังงานไฟฟ้าในปีงบประมาณ พ.ศ. 2562 แล้ว และ</w:t>
            </w:r>
            <w:r w:rsidRPr="00266CFB">
              <w:rPr>
                <w:rFonts w:ascii="TH SarabunPSK" w:hAnsi="TH SarabunPSK" w:cs="TH SarabunPSK"/>
                <w:sz w:val="30"/>
                <w:szCs w:val="30"/>
                <w:cs/>
              </w:rPr>
              <w:t>ให้ข้าราชการลูกจ้าง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ใ</w:t>
            </w:r>
            <w:r w:rsidRPr="00266CFB">
              <w:rPr>
                <w:rFonts w:ascii="TH SarabunPSK" w:hAnsi="TH SarabunPSK" w:cs="TH SarabunPSK"/>
                <w:sz w:val="30"/>
                <w:szCs w:val="30"/>
                <w:cs/>
              </w:rPr>
              <w:t>นสำนัก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ฯ  </w:t>
            </w:r>
            <w:r w:rsidRPr="00266CFB">
              <w:rPr>
                <w:rFonts w:ascii="TH SarabunPSK" w:hAnsi="TH SarabunPSK" w:cs="TH SarabunPSK"/>
                <w:sz w:val="30"/>
                <w:szCs w:val="30"/>
                <w:cs/>
              </w:rPr>
              <w:t>ได้ทราบโดย</w:t>
            </w:r>
            <w:r w:rsidRPr="00FC14CF">
              <w:rPr>
                <w:rFonts w:ascii="TH SarabunPSK" w:hAnsi="TH SarabunPSK" w:cs="TH SarabunPSK"/>
                <w:sz w:val="30"/>
                <w:szCs w:val="30"/>
                <w:cs/>
              </w:rPr>
              <w:t>ทั่วกัน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แล้ว</w:t>
            </w:r>
          </w:p>
          <w:p w:rsidR="00EC5CE5" w:rsidRPr="00FC14CF" w:rsidRDefault="00EC5CE5" w:rsidP="0097698A">
            <w:pPr>
              <w:ind w:firstLine="78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3. </w:t>
            </w:r>
            <w:r w:rsidRPr="00EC5CE5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สำนักฯ ได้จัดทำแบบประเมินความพึงพอใจในมาตรการ/แนวทางการประหยัดพลังงานให้บุคลากรใน</w:t>
            </w:r>
            <w:r w:rsidRPr="00FC14CF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สำนักฯ ได้ประเมินความพึงพอใจแล้ว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ผลการประเมินปรากฎว่าบุคลากรทุกคนพึงพอใจในมาตรการ/แนวทางการปรหยัดพลั</w:t>
            </w:r>
            <w:r w:rsidR="00E36D7D">
              <w:rPr>
                <w:rFonts w:ascii="TH SarabunPSK" w:hAnsi="TH SarabunPSK" w:cs="TH SarabunPSK" w:hint="cs"/>
                <w:sz w:val="30"/>
                <w:szCs w:val="30"/>
                <w:cs/>
              </w:rPr>
              <w:t>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งานไฟฟ้า</w:t>
            </w:r>
          </w:p>
          <w:p w:rsidR="000A5220" w:rsidRPr="00C80D05" w:rsidRDefault="00C80D05" w:rsidP="0097698A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 ฝ่ายบริหารงานทั่วไปได้</w:t>
            </w: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ติดตามความก้าวหน้าในการดำเนินการระหว่างปีงบประมาณและสรุปผลความก้าวหน้าเสนอผู้อำนวยการสำนัก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ฯ </w:t>
            </w: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รับทราบ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แล้ว</w:t>
            </w:r>
          </w:p>
        </w:tc>
      </w:tr>
      <w:tr w:rsidR="003B7C5A" w:rsidRPr="003B7C5A" w:rsidTr="00095707">
        <w:trPr>
          <w:gridAfter w:val="1"/>
          <w:wAfter w:w="6" w:type="dxa"/>
          <w:trHeight w:val="841"/>
        </w:trPr>
        <w:tc>
          <w:tcPr>
            <w:tcW w:w="9663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50334" w:rsidRDefault="00EB780F" w:rsidP="00EB780F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97698A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095707">
        <w:trPr>
          <w:gridAfter w:val="1"/>
          <w:wAfter w:w="6" w:type="dxa"/>
          <w:trHeight w:val="838"/>
        </w:trPr>
        <w:tc>
          <w:tcPr>
            <w:tcW w:w="9663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0D55E0" w:rsidRDefault="00EB780F" w:rsidP="00EB780F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97698A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FE0A53">
        <w:trPr>
          <w:gridAfter w:val="1"/>
          <w:wAfter w:w="6" w:type="dxa"/>
          <w:trHeight w:val="1668"/>
        </w:trPr>
        <w:tc>
          <w:tcPr>
            <w:tcW w:w="9663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C80D05" w:rsidRPr="00092E83" w:rsidRDefault="00EB780F" w:rsidP="00EB780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80D05" w:rsidRPr="00092E83">
              <w:rPr>
                <w:rFonts w:ascii="TH SarabunPSK" w:hAnsi="TH SarabunPSK" w:cs="TH SarabunPSK" w:hint="cs"/>
                <w:sz w:val="30"/>
                <w:szCs w:val="30"/>
                <w:cs/>
              </w:rPr>
              <w:t>1. เอกสารเผยแพร่มาตรการประหยัดพลังงานไฟฟ้าและแนวทางขั้นตอนการปฏิบัติงานฯ</w:t>
            </w:r>
          </w:p>
          <w:p w:rsidR="00C80D05" w:rsidRDefault="00EB780F" w:rsidP="00EB780F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80D05" w:rsidRPr="00092E83">
              <w:rPr>
                <w:rFonts w:ascii="TH SarabunPSK" w:hAnsi="TH SarabunPSK" w:cs="TH SarabunPSK" w:hint="cs"/>
                <w:sz w:val="30"/>
                <w:szCs w:val="30"/>
                <w:cs/>
              </w:rPr>
              <w:t>3. แบบประเมินความพึงพอใจในมาตรการ/แนวทางการประหยัดพลังานไฟฟ้า</w:t>
            </w:r>
          </w:p>
          <w:p w:rsidR="002F0A94" w:rsidRPr="000D55E0" w:rsidRDefault="00EB780F" w:rsidP="00EB780F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C80D05" w:rsidRPr="004D4879">
              <w:rPr>
                <w:rFonts w:ascii="TH SarabunPSK" w:hAnsi="TH SarabunPSK" w:cs="TH SarabunPSK"/>
                <w:sz w:val="30"/>
                <w:szCs w:val="30"/>
              </w:rPr>
              <w:t>4</w:t>
            </w:r>
            <w:r w:rsidR="00C80D05" w:rsidRPr="004D487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="00C80D05"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รายงานการติดตามผลการดำเนินการตามมาตรการประหยัดพลังงาน เสนอ ผอ.สำนักรับทราบ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1B7DA7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4612" w:rsidRDefault="00864612">
      <w:r>
        <w:separator/>
      </w:r>
    </w:p>
  </w:endnote>
  <w:endnote w:type="continuationSeparator" w:id="0">
    <w:p w:rsidR="00864612" w:rsidRDefault="008646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4612" w:rsidRDefault="00864612">
      <w:r>
        <w:separator/>
      </w:r>
    </w:p>
  </w:footnote>
  <w:footnote w:type="continuationSeparator" w:id="0">
    <w:p w:rsidR="00864612" w:rsidRDefault="008646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DA7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447DE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DA7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447DE1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99.5pt;height:199.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8C90146"/>
    <w:multiLevelType w:val="hybridMultilevel"/>
    <w:tmpl w:val="5EDA4C88"/>
    <w:lvl w:ilvl="0" w:tplc="83303BE6">
      <w:start w:val="1"/>
      <w:numFmt w:val="decimal"/>
      <w:lvlText w:val="%1."/>
      <w:lvlJc w:val="left"/>
      <w:pPr>
        <w:ind w:left="960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BF61051"/>
    <w:multiLevelType w:val="hybridMultilevel"/>
    <w:tmpl w:val="71FAF474"/>
    <w:lvl w:ilvl="0" w:tplc="AA505D18">
      <w:start w:val="1"/>
      <w:numFmt w:val="decimal"/>
      <w:lvlText w:val="%1."/>
      <w:lvlJc w:val="left"/>
      <w:pPr>
        <w:ind w:left="114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5"/>
  </w:num>
  <w:num w:numId="2">
    <w:abstractNumId w:val="4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3"/>
  </w:num>
  <w:num w:numId="7">
    <w:abstractNumId w:val="1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6869"/>
    <w:rsid w:val="00095707"/>
    <w:rsid w:val="000A3286"/>
    <w:rsid w:val="000A5220"/>
    <w:rsid w:val="000A62A2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535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B7DA7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D07A9"/>
    <w:rsid w:val="002D0F9B"/>
    <w:rsid w:val="002D2958"/>
    <w:rsid w:val="002D67F4"/>
    <w:rsid w:val="002D7774"/>
    <w:rsid w:val="002F054A"/>
    <w:rsid w:val="002F0A94"/>
    <w:rsid w:val="00335345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47DE1"/>
    <w:rsid w:val="00453A01"/>
    <w:rsid w:val="004572D8"/>
    <w:rsid w:val="004640F2"/>
    <w:rsid w:val="00466391"/>
    <w:rsid w:val="0047528C"/>
    <w:rsid w:val="00487609"/>
    <w:rsid w:val="00490606"/>
    <w:rsid w:val="004B1D7E"/>
    <w:rsid w:val="004C3B2B"/>
    <w:rsid w:val="004C5E52"/>
    <w:rsid w:val="004D65DA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F05DA"/>
    <w:rsid w:val="0060158F"/>
    <w:rsid w:val="0061749F"/>
    <w:rsid w:val="00623624"/>
    <w:rsid w:val="00637718"/>
    <w:rsid w:val="00642568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5249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316A6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BBF"/>
    <w:rsid w:val="00827CB3"/>
    <w:rsid w:val="008328CD"/>
    <w:rsid w:val="00841369"/>
    <w:rsid w:val="00841D3C"/>
    <w:rsid w:val="00846868"/>
    <w:rsid w:val="008503D5"/>
    <w:rsid w:val="00854223"/>
    <w:rsid w:val="00854257"/>
    <w:rsid w:val="00856178"/>
    <w:rsid w:val="00857347"/>
    <w:rsid w:val="00864612"/>
    <w:rsid w:val="00870555"/>
    <w:rsid w:val="0087746A"/>
    <w:rsid w:val="008A4E84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7698A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16D1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AF2A6F"/>
    <w:rsid w:val="00B04EAA"/>
    <w:rsid w:val="00B26A52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11DBF"/>
    <w:rsid w:val="00C6134E"/>
    <w:rsid w:val="00C67D71"/>
    <w:rsid w:val="00C80D05"/>
    <w:rsid w:val="00CC761F"/>
    <w:rsid w:val="00CE50B1"/>
    <w:rsid w:val="00CF0196"/>
    <w:rsid w:val="00CF3A4A"/>
    <w:rsid w:val="00CF45AF"/>
    <w:rsid w:val="00D134A9"/>
    <w:rsid w:val="00D14459"/>
    <w:rsid w:val="00D14C29"/>
    <w:rsid w:val="00D26B5D"/>
    <w:rsid w:val="00D43F4A"/>
    <w:rsid w:val="00D45272"/>
    <w:rsid w:val="00D45D22"/>
    <w:rsid w:val="00D553D4"/>
    <w:rsid w:val="00D6022A"/>
    <w:rsid w:val="00D63723"/>
    <w:rsid w:val="00D816DE"/>
    <w:rsid w:val="00D849B7"/>
    <w:rsid w:val="00D97ED4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6D7D"/>
    <w:rsid w:val="00E379B3"/>
    <w:rsid w:val="00E40020"/>
    <w:rsid w:val="00E52C4C"/>
    <w:rsid w:val="00E70398"/>
    <w:rsid w:val="00E873D6"/>
    <w:rsid w:val="00EB780F"/>
    <w:rsid w:val="00EC4F92"/>
    <w:rsid w:val="00EC5CE5"/>
    <w:rsid w:val="00EF0FDC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E0A53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9A1A6C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A385A5-66BD-4A75-9E35-17D5538CF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2</TotalTime>
  <Pages>2</Pages>
  <Words>499</Words>
  <Characters>2845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ธิดารัตน์ บุณยรัตวณิช</cp:lastModifiedBy>
  <cp:revision>6</cp:revision>
  <cp:lastPrinted>2019-05-22T03:43:00Z</cp:lastPrinted>
  <dcterms:created xsi:type="dcterms:W3CDTF">2019-05-16T03:31:00Z</dcterms:created>
  <dcterms:modified xsi:type="dcterms:W3CDTF">2019-06-11T09:26:00Z</dcterms:modified>
</cp:coreProperties>
</file>